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4565D8" w:rsidRDefault="005A2287" w:rsidP="005A2287">
      <w:pPr>
        <w:ind w:left="3600"/>
        <w:rPr>
          <w:b/>
          <w:sz w:val="28"/>
          <w:szCs w:val="28"/>
          <w:lang w:val="bg-BG"/>
        </w:rPr>
      </w:pPr>
      <w:r w:rsidRPr="005938D4">
        <w:rPr>
          <w:lang w:val="bg-BG"/>
        </w:rPr>
        <w:t xml:space="preserve">   </w:t>
      </w:r>
      <w:r w:rsidR="004565D8">
        <w:rPr>
          <w:lang w:val="bg-BG"/>
        </w:rPr>
        <w:t xml:space="preserve">   </w:t>
      </w:r>
      <w:r w:rsidR="00454CDE" w:rsidRPr="004565D8">
        <w:rPr>
          <w:b/>
          <w:sz w:val="28"/>
          <w:szCs w:val="28"/>
          <w:lang w:val="bg-BG"/>
        </w:rPr>
        <w:t>№</w:t>
      </w:r>
      <w:r w:rsidR="004565D8" w:rsidRPr="004565D8">
        <w:rPr>
          <w:b/>
          <w:sz w:val="28"/>
          <w:szCs w:val="28"/>
          <w:lang w:val="bg-BG"/>
        </w:rPr>
        <w:t xml:space="preserve">  ПО-09-362-6</w:t>
      </w:r>
    </w:p>
    <w:p w:rsidR="00454CDE" w:rsidRPr="005938D4" w:rsidRDefault="004565D8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5938D4">
        <w:rPr>
          <w:lang w:val="bg-BG"/>
        </w:rPr>
        <w:t>София,</w:t>
      </w:r>
      <w:r>
        <w:rPr>
          <w:lang w:val="bg-BG"/>
        </w:rPr>
        <w:t>30.09.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 xml:space="preserve">те, </w:t>
      </w:r>
      <w:proofErr w:type="spellStart"/>
      <w:r w:rsidR="007A06D3" w:rsidRPr="005938D4">
        <w:rPr>
          <w:lang w:val="bg-BG"/>
        </w:rPr>
        <w:t>обн.ДВ</w:t>
      </w:r>
      <w:proofErr w:type="spellEnd"/>
      <w:r w:rsidR="007A06D3" w:rsidRPr="005938D4">
        <w:rPr>
          <w:lang w:val="bg-BG"/>
        </w:rPr>
        <w:t>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BC0169">
        <w:rPr>
          <w:lang w:val="bg-BG"/>
        </w:rPr>
        <w:t>№ ПО-09-362/03.08.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BC0169">
        <w:rPr>
          <w:b/>
          <w:lang w:val="bg-BG"/>
        </w:rPr>
        <w:t>трайни насаждения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BC0169">
        <w:rPr>
          <w:b/>
          <w:lang w:val="bg-BG"/>
        </w:rPr>
        <w:t>с.Правец</w:t>
      </w:r>
      <w:r w:rsidR="0035485C">
        <w:rPr>
          <w:b/>
          <w:lang w:val="bg-BG"/>
        </w:rPr>
        <w:t>.</w:t>
      </w:r>
      <w:r w:rsidRPr="005938D4">
        <w:rPr>
          <w:b/>
          <w:lang w:val="bg-BG"/>
        </w:rPr>
        <w:t xml:space="preserve">, общ. </w:t>
      </w:r>
      <w:r w:rsidR="00BC0169">
        <w:rPr>
          <w:b/>
          <w:lang w:val="bg-BG"/>
        </w:rPr>
        <w:t>Правец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="00BC0169">
        <w:rPr>
          <w:lang w:val="bg-BG"/>
        </w:rPr>
        <w:t>ЕКАТТЕ 58030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9"/>
        <w:gridCol w:w="916"/>
        <w:gridCol w:w="900"/>
        <w:gridCol w:w="908"/>
        <w:gridCol w:w="892"/>
        <w:gridCol w:w="902"/>
        <w:gridCol w:w="1176"/>
      </w:tblGrid>
      <w:tr w:rsidR="00D4743D" w:rsidRPr="004565D8" w:rsidTr="00345A3B">
        <w:trPr>
          <w:trHeight w:val="765"/>
          <w:jc w:val="center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D81065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D4743D" w:rsidRPr="004565D8" w:rsidTr="00345A3B">
        <w:trPr>
          <w:trHeight w:val="1020"/>
          <w:jc w:val="center"/>
        </w:trPr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345A3B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5938D4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BC0169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33.422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6A587F" w:rsidTr="00345A3B">
        <w:trPr>
          <w:trHeight w:val="138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18.210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6A587F" w:rsidTr="00345A3B">
        <w:trPr>
          <w:trHeight w:val="18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11.909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6A587F" w:rsidTr="00345A3B">
        <w:trPr>
          <w:trHeight w:val="24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9.581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6A587F" w:rsidTr="00345A3B">
        <w:trPr>
          <w:trHeight w:val="13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8.927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6A587F" w:rsidTr="00345A3B">
        <w:trPr>
          <w:trHeight w:val="265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7.513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6A587F" w:rsidTr="00345A3B">
        <w:trPr>
          <w:trHeight w:val="14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7.506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6A587F" w:rsidTr="00345A3B">
        <w:trPr>
          <w:trHeight w:val="20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25.89</w:t>
            </w:r>
          </w:p>
        </w:tc>
      </w:tr>
      <w:tr w:rsidR="00BC0169" w:rsidRPr="006A587F" w:rsidTr="00345A3B">
        <w:trPr>
          <w:trHeight w:val="24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80.57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</w:tr>
      <w:tr w:rsidR="00BC0169" w:rsidRPr="006A587F" w:rsidTr="00345A3B">
        <w:trPr>
          <w:trHeight w:val="13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</w:tr>
      <w:tr w:rsidR="00BC0169" w:rsidRPr="006A587F" w:rsidTr="00345A3B">
        <w:trPr>
          <w:trHeight w:val="18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</w:tr>
      <w:tr w:rsidR="00BC0169" w:rsidRPr="006A587F" w:rsidTr="00345A3B">
        <w:trPr>
          <w:trHeight w:val="24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80.54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</w:tr>
      <w:tr w:rsidR="00BC0169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</w:tr>
      <w:tr w:rsidR="00BC0169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80.64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</w:tr>
      <w:tr w:rsidR="00BC0169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0.057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0.85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802.35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51.02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802.40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802.42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lastRenderedPageBreak/>
              <w:t>"АГРО ЕКОПРОДУКТИ"ООД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802.33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107.763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9.195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137.93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13.870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5.049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4.652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4.649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4.070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3.857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57.85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3.820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57.30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3.737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3.572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49.83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43.01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2.822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39.86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34.88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2.075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28.64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24.93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24.92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71.88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23.90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lastRenderedPageBreak/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17.44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71.77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169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168.087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33.814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169" w:rsidRPr="000C5E40" w:rsidRDefault="00BC0169" w:rsidP="006817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E40">
              <w:rPr>
                <w:rFonts w:ascii="Arial" w:hAnsi="Arial" w:cs="Arial"/>
                <w:b/>
                <w:bCs/>
                <w:sz w:val="18"/>
                <w:szCs w:val="18"/>
              </w:rPr>
              <w:t>507.22</w:t>
            </w:r>
          </w:p>
        </w:tc>
      </w:tr>
      <w:tr w:rsidR="00802CB3" w:rsidRPr="00345A3B" w:rsidTr="0053316D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CB3" w:rsidRPr="00802CB3" w:rsidRDefault="00802CB3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CB3" w:rsidRPr="000C5E40" w:rsidRDefault="00802CB3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CB3" w:rsidRPr="000C5E40" w:rsidRDefault="00802CB3" w:rsidP="006817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02CB3" w:rsidRPr="00802CB3" w:rsidRDefault="00802CB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02CB3">
              <w:rPr>
                <w:rFonts w:ascii="Calibri" w:hAnsi="Calibri"/>
                <w:b/>
                <w:color w:val="000000"/>
                <w:sz w:val="22"/>
                <w:szCs w:val="22"/>
              </w:rPr>
              <w:t>275.85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02CB3" w:rsidRPr="00802CB3" w:rsidRDefault="00802CB3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02CB3" w:rsidRPr="00802CB3" w:rsidRDefault="00802CB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02CB3">
              <w:rPr>
                <w:rFonts w:ascii="Calibri" w:hAnsi="Calibri"/>
                <w:b/>
                <w:color w:val="000000"/>
                <w:sz w:val="22"/>
                <w:szCs w:val="22"/>
              </w:rPr>
              <w:t>43.009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02CB3" w:rsidRPr="00802CB3" w:rsidRDefault="00802CB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02CB3">
              <w:rPr>
                <w:rFonts w:ascii="Calibri" w:hAnsi="Calibri"/>
                <w:b/>
                <w:color w:val="000000"/>
                <w:sz w:val="22"/>
                <w:szCs w:val="22"/>
              </w:rPr>
              <w:t>645.15</w:t>
            </w:r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802CB3" w:rsidRDefault="00713EC9" w:rsidP="00992DF8">
      <w:pPr>
        <w:rPr>
          <w:lang w:val="ru-RU"/>
        </w:rPr>
      </w:pPr>
      <w:r w:rsidRPr="005938D4">
        <w:rPr>
          <w:lang w:val="ru-RU"/>
        </w:rPr>
        <w:t xml:space="preserve">   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802CB3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</w:p>
    <w:p w:rsidR="00BE215C" w:rsidRPr="005938D4" w:rsidRDefault="00BE215C" w:rsidP="00713EC9">
      <w:pPr>
        <w:jc w:val="both"/>
        <w:rPr>
          <w:i/>
          <w:lang w:val="ru-RU"/>
        </w:rPr>
      </w:pP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BC0169">
        <w:rPr>
          <w:lang w:val="ru-RU"/>
        </w:rPr>
        <w:t>Правец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BC0169">
        <w:rPr>
          <w:lang w:val="ru-RU"/>
        </w:rPr>
        <w:t xml:space="preserve"> </w:t>
      </w:r>
      <w:proofErr w:type="spellStart"/>
      <w:r w:rsidR="00BC0169">
        <w:rPr>
          <w:lang w:val="ru-RU"/>
        </w:rPr>
        <w:t>Правец</w:t>
      </w:r>
      <w:proofErr w:type="spellEnd"/>
      <w:r w:rsidR="00EF3588">
        <w:rPr>
          <w:lang w:val="ru-RU"/>
        </w:rPr>
        <w:t>.</w:t>
      </w:r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BC0169">
        <w:rPr>
          <w:lang w:val="ru-RU"/>
        </w:rPr>
        <w:t>.Правец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802CB3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802CB3" w:rsidRDefault="00802CB3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802CB3" w:rsidRDefault="00802CB3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802CB3" w:rsidRDefault="00802CB3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802CB3" w:rsidRDefault="00802CB3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4565D8">
        <w:rPr>
          <w:b/>
          <w:lang w:val="bg-BG"/>
        </w:rPr>
        <w:t xml:space="preserve">  /П/</w:t>
      </w:r>
      <w:bookmarkStart w:id="0" w:name="_GoBack"/>
      <w:bookmarkEnd w:id="0"/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D81065" w:rsidRDefault="005938D4" w:rsidP="00BC0169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D81065" w:rsidRDefault="00D81065" w:rsidP="005938D4">
      <w:pPr>
        <w:rPr>
          <w:i/>
          <w:lang w:val="bg-BG"/>
        </w:rPr>
      </w:pPr>
    </w:p>
    <w:sectPr w:rsidR="00D81065" w:rsidSect="00D8106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1134" w:bottom="709" w:left="1276" w:header="839" w:footer="1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2B4" w:rsidRDefault="004D02B4">
      <w:r>
        <w:separator/>
      </w:r>
    </w:p>
  </w:endnote>
  <w:endnote w:type="continuationSeparator" w:id="0">
    <w:p w:rsidR="004D02B4" w:rsidRDefault="004D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Default="008A0316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45A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713EC9" w:rsidRDefault="008A0316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345A3B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4565D8">
      <w:rPr>
        <w:rStyle w:val="PageNumber"/>
        <w:noProof/>
        <w:sz w:val="18"/>
      </w:rPr>
      <w:t>3</w:t>
    </w:r>
    <w:r w:rsidRPr="00713EC9">
      <w:rPr>
        <w:rStyle w:val="PageNumber"/>
        <w:sz w:val="18"/>
      </w:rPr>
      <w:fldChar w:fldCharType="end"/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004F45" w:rsidRDefault="00345A3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45A3B" w:rsidRPr="00004F45" w:rsidRDefault="00345A3B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2B4" w:rsidRDefault="004D02B4">
      <w:r>
        <w:separator/>
      </w:r>
    </w:p>
  </w:footnote>
  <w:footnote w:type="continuationSeparator" w:id="0">
    <w:p w:rsidR="004D02B4" w:rsidRDefault="004D0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45A3B" w:rsidRPr="005B69F7" w:rsidRDefault="00311F5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9ED8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1F52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565D8"/>
    <w:rsid w:val="004636D0"/>
    <w:rsid w:val="00463733"/>
    <w:rsid w:val="00471AF4"/>
    <w:rsid w:val="00496975"/>
    <w:rsid w:val="004B10BF"/>
    <w:rsid w:val="004C3144"/>
    <w:rsid w:val="004C4B62"/>
    <w:rsid w:val="004D02B4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563A5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277F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2CB3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031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169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6B0C0DFA"/>
  <w15:docId w15:val="{F6740A66-81D7-4B51-B859-31456D1AC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a"/>
    <w:rsid w:val="00800337"/>
    <w:rPr>
      <w:rFonts w:ascii="Tahoma" w:hAnsi="Tahoma" w:cs="Tahoma"/>
      <w:sz w:val="16"/>
      <w:szCs w:val="16"/>
    </w:rPr>
  </w:style>
  <w:style w:type="character" w:customStyle="1" w:styleId="a">
    <w:name w:val="Изнесен текст Знак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1487-1C5A-40FA-927B-30E0C7BD2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2020-09-30T09:49:00Z</dcterms:created>
  <dcterms:modified xsi:type="dcterms:W3CDTF">2020-09-30T09:50:00Z</dcterms:modified>
</cp:coreProperties>
</file>